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470"/>
        <w:gridCol w:w="1620"/>
        <w:gridCol w:w="1252"/>
      </w:tblGrid>
      <w:tr w:rsidR="001B0B28" w:rsidRPr="00D16B11" w:rsidTr="00F2517B">
        <w:tc>
          <w:tcPr>
            <w:tcW w:w="10342" w:type="dxa"/>
            <w:gridSpan w:val="3"/>
          </w:tcPr>
          <w:p w:rsidR="001B0B28" w:rsidRPr="00D16B11" w:rsidRDefault="001B0B28" w:rsidP="00D16B11">
            <w:pPr>
              <w:spacing w:after="0" w:line="240" w:lineRule="auto"/>
              <w:rPr>
                <w:b/>
                <w:sz w:val="28"/>
                <w:szCs w:val="28"/>
                <w:u w:val="single"/>
              </w:rPr>
            </w:pPr>
          </w:p>
          <w:p w:rsidR="001B0B28" w:rsidRPr="00D16B11" w:rsidRDefault="001B0B28" w:rsidP="00D16B11">
            <w:pPr>
              <w:spacing w:after="0" w:line="24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#_____</w:t>
            </w:r>
            <w:r w:rsidRPr="00D16B11">
              <w:rPr>
                <w:b/>
                <w:sz w:val="28"/>
                <w:szCs w:val="28"/>
                <w:u w:val="single"/>
              </w:rPr>
              <w:t>Student: _____________________________________Block:_________</w:t>
            </w:r>
          </w:p>
          <w:p w:rsidR="001B0B28" w:rsidRPr="00D16B11" w:rsidRDefault="001B0B28" w:rsidP="00D16B11">
            <w:pPr>
              <w:spacing w:after="0" w:line="240" w:lineRule="auto"/>
              <w:rPr>
                <w:b/>
                <w:sz w:val="20"/>
                <w:szCs w:val="20"/>
                <w:u w:val="single"/>
              </w:rPr>
            </w:pPr>
          </w:p>
          <w:p w:rsidR="001B0B28" w:rsidRDefault="001B0B28" w:rsidP="007668D0">
            <w:pPr>
              <w:spacing w:after="0" w:line="240" w:lineRule="auto"/>
              <w:jc w:val="center"/>
              <w:rPr>
                <w:b/>
                <w:sz w:val="36"/>
                <w:szCs w:val="36"/>
                <w:u w:val="single"/>
              </w:rPr>
            </w:pPr>
            <w:r w:rsidRPr="007668D0">
              <w:rPr>
                <w:b/>
                <w:sz w:val="36"/>
                <w:szCs w:val="36"/>
                <w:u w:val="single"/>
              </w:rPr>
              <w:t>Organic Compound Foldable- Instructions</w:t>
            </w:r>
          </w:p>
          <w:p w:rsidR="001B0B28" w:rsidRPr="00151346" w:rsidRDefault="001B0B28" w:rsidP="007668D0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Sources: </w:t>
            </w:r>
            <w:r w:rsidRPr="00151346">
              <w:rPr>
                <w:b/>
              </w:rPr>
              <w:t>Obtain your information from your note-taking sheet, Chapter 2 in your book, and/or the internet.</w:t>
            </w:r>
          </w:p>
          <w:p w:rsidR="001B0B28" w:rsidRDefault="001B0B28" w:rsidP="00D16B11">
            <w:pPr>
              <w:spacing w:after="0" w:line="24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Proper format for your booklet:</w:t>
            </w:r>
          </w:p>
          <w:p w:rsidR="001B0B28" w:rsidRDefault="001B0B28" w:rsidP="00513B7D">
            <w:pPr>
              <w:numPr>
                <w:ilvl w:val="0"/>
                <w:numId w:val="6"/>
              </w:numPr>
              <w:spacing w:after="0" w:line="24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Use 3 sheets of paper to make a tabbed or booklet form as directed in class</w:t>
            </w:r>
          </w:p>
          <w:p w:rsidR="001B0B28" w:rsidRDefault="001B0B28" w:rsidP="00513B7D">
            <w:pPr>
              <w:numPr>
                <w:ilvl w:val="0"/>
                <w:numId w:val="6"/>
              </w:numPr>
              <w:spacing w:after="0" w:line="24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 xml:space="preserve">Main Title should be: “Organic Compounds” </w:t>
            </w:r>
            <w:r w:rsidRPr="00513B7D">
              <w:rPr>
                <w:sz w:val="28"/>
                <w:szCs w:val="28"/>
                <w:u w:val="single"/>
              </w:rPr>
              <w:t>with your</w:t>
            </w:r>
            <w:r>
              <w:rPr>
                <w:b/>
                <w:sz w:val="28"/>
                <w:szCs w:val="28"/>
                <w:u w:val="single"/>
              </w:rPr>
              <w:t xml:space="preserve"> #Name, date, and period</w:t>
            </w:r>
          </w:p>
          <w:p w:rsidR="001B0B28" w:rsidRPr="00FC75B9" w:rsidRDefault="001B0B28" w:rsidP="00513B7D">
            <w:pPr>
              <w:numPr>
                <w:ilvl w:val="0"/>
                <w:numId w:val="6"/>
              </w:numPr>
              <w:spacing w:after="0" w:line="24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 xml:space="preserve">Headings for each Category: </w:t>
            </w:r>
            <w:r w:rsidRPr="00FC75B9">
              <w:rPr>
                <w:sz w:val="28"/>
                <w:szCs w:val="28"/>
                <w:u w:val="single"/>
              </w:rPr>
              <w:t>Each Tab (or page in your booklet should have the following 5</w:t>
            </w:r>
            <w:r>
              <w:rPr>
                <w:sz w:val="28"/>
                <w:szCs w:val="28"/>
                <w:u w:val="single"/>
              </w:rPr>
              <w:t xml:space="preserve"> heading in large lettering: </w:t>
            </w:r>
          </w:p>
          <w:p w:rsidR="001B0B28" w:rsidRPr="00FC75B9" w:rsidRDefault="001B0B28" w:rsidP="00513B7D">
            <w:pPr>
              <w:numPr>
                <w:ilvl w:val="0"/>
                <w:numId w:val="6"/>
              </w:numPr>
              <w:spacing w:after="0" w:line="24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</w:rPr>
              <w:t xml:space="preserve">(Main Heading tab) then: </w:t>
            </w:r>
            <w:r w:rsidRPr="00513B7D">
              <w:rPr>
                <w:b/>
                <w:sz w:val="28"/>
                <w:szCs w:val="28"/>
              </w:rPr>
              <w:t>Carbohydrates, Lipids, Proteins, Nucleic Acids, and Concept Map</w:t>
            </w:r>
          </w:p>
          <w:p w:rsidR="001B0B28" w:rsidRDefault="001B0B28" w:rsidP="001F7DD0">
            <w:pPr>
              <w:spacing w:after="0" w:line="240" w:lineRule="auto"/>
              <w:ind w:left="360" w:hanging="360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For each Organic Compound Category include the following:</w:t>
            </w:r>
          </w:p>
          <w:p w:rsidR="001B0B28" w:rsidRPr="003E0EDF" w:rsidRDefault="001B0B28" w:rsidP="009A594F">
            <w:pPr>
              <w:spacing w:after="0" w:line="240" w:lineRule="auto"/>
              <w:ind w:left="360"/>
              <w:rPr>
                <w:sz w:val="28"/>
                <w:szCs w:val="28"/>
              </w:rPr>
            </w:pPr>
            <w:r w:rsidRPr="00151346">
              <w:rPr>
                <w:b/>
                <w:sz w:val="28"/>
                <w:szCs w:val="28"/>
              </w:rPr>
              <w:t>A.</w:t>
            </w:r>
            <w:r w:rsidRPr="009C456E">
              <w:rPr>
                <w:b/>
                <w:sz w:val="28"/>
                <w:szCs w:val="28"/>
                <w:u w:val="single"/>
              </w:rPr>
              <w:t xml:space="preserve"> List 5 facts for each Organic Compound Category</w:t>
            </w:r>
            <w:r>
              <w:rPr>
                <w:b/>
                <w:sz w:val="28"/>
                <w:szCs w:val="28"/>
              </w:rPr>
              <w:t>: (20 points per category)</w:t>
            </w:r>
          </w:p>
          <w:p w:rsidR="001B0B28" w:rsidRDefault="001B0B28" w:rsidP="009A594F">
            <w:pPr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</w:t>
            </w:r>
            <w:r w:rsidRPr="00F62BD4">
              <w:rPr>
                <w:b/>
                <w:sz w:val="24"/>
                <w:szCs w:val="24"/>
                <w:u w:val="single"/>
              </w:rPr>
              <w:t>first fact</w:t>
            </w:r>
            <w:r>
              <w:rPr>
                <w:sz w:val="24"/>
                <w:szCs w:val="24"/>
              </w:rPr>
              <w:t xml:space="preserve"> needs to list the monomer or building block (&amp; example if indicated)</w:t>
            </w:r>
          </w:p>
          <w:p w:rsidR="001B0B28" w:rsidRDefault="001B0B28" w:rsidP="003E0EDF">
            <w:pPr>
              <w:spacing w:after="0" w:line="240" w:lineRule="auto"/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(EXAMPLE: For the Group Carbohydrates:  Fact #1 should be: </w:t>
            </w:r>
          </w:p>
          <w:p w:rsidR="001B0B28" w:rsidRPr="00F62BD4" w:rsidRDefault="001B0B28" w:rsidP="003E0EDF">
            <w:pPr>
              <w:numPr>
                <w:ilvl w:val="0"/>
                <w:numId w:val="8"/>
              </w:num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(You’d write) 1. The monomer  or “building blocks” = </w:t>
            </w:r>
            <w:r w:rsidRPr="00F62BD4">
              <w:rPr>
                <w:b/>
                <w:sz w:val="24"/>
                <w:szCs w:val="24"/>
                <w:u w:val="single"/>
              </w:rPr>
              <w:t>monosaccharides</w:t>
            </w:r>
            <w:r w:rsidRPr="00F62BD4">
              <w:rPr>
                <w:b/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 xml:space="preserve"> Example: </w:t>
            </w:r>
            <w:r w:rsidRPr="00F62BD4">
              <w:rPr>
                <w:b/>
                <w:sz w:val="24"/>
                <w:szCs w:val="24"/>
                <w:u w:val="single"/>
              </w:rPr>
              <w:t>glucose</w:t>
            </w:r>
          </w:p>
          <w:p w:rsidR="001B0B28" w:rsidRPr="00556EBD" w:rsidRDefault="001B0B28" w:rsidP="003E0EDF">
            <w:pPr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556EBD">
              <w:rPr>
                <w:sz w:val="24"/>
                <w:szCs w:val="24"/>
              </w:rPr>
              <w:t>The last 4 or more facts can be anything that you feel is important.</w:t>
            </w:r>
          </w:p>
          <w:p w:rsidR="001B0B28" w:rsidRPr="003E0EDF" w:rsidRDefault="001B0B28" w:rsidP="009A594F">
            <w:pPr>
              <w:spacing w:after="0" w:line="240" w:lineRule="auto"/>
              <w:ind w:left="360"/>
              <w:rPr>
                <w:b/>
                <w:sz w:val="28"/>
                <w:szCs w:val="28"/>
              </w:rPr>
            </w:pPr>
            <w:r w:rsidRPr="003E0EDF">
              <w:rPr>
                <w:b/>
                <w:sz w:val="28"/>
                <w:szCs w:val="28"/>
              </w:rPr>
              <w:t>B.</w:t>
            </w:r>
            <w:r>
              <w:rPr>
                <w:b/>
                <w:sz w:val="28"/>
                <w:szCs w:val="28"/>
                <w:u w:val="single"/>
              </w:rPr>
              <w:t xml:space="preserve"> List 3 Examples with pictures: </w:t>
            </w:r>
            <w:r w:rsidRPr="003E0EDF">
              <w:rPr>
                <w:b/>
                <w:sz w:val="28"/>
                <w:szCs w:val="28"/>
              </w:rPr>
              <w:t>(9 points per category)</w:t>
            </w:r>
          </w:p>
          <w:p w:rsidR="001B0B28" w:rsidRDefault="001B0B28" w:rsidP="001F7DD0">
            <w:pPr>
              <w:numPr>
                <w:ilvl w:val="0"/>
                <w:numId w:val="10"/>
              </w:numPr>
              <w:tabs>
                <w:tab w:val="clear" w:pos="720"/>
              </w:tabs>
              <w:spacing w:after="0" w:line="240" w:lineRule="auto"/>
              <w:ind w:left="1782" w:hanging="1422"/>
            </w:pPr>
            <w:r w:rsidRPr="00DB40D9">
              <w:rPr>
                <w:b/>
                <w:u w:val="single"/>
              </w:rPr>
              <w:t>3 Examples</w:t>
            </w:r>
            <w:r>
              <w:rPr>
                <w:b/>
              </w:rPr>
              <w:t xml:space="preserve">: </w:t>
            </w:r>
            <w:r w:rsidRPr="00556EBD">
              <w:t>You must list/</w:t>
            </w:r>
            <w:r w:rsidRPr="00556EBD">
              <w:rPr>
                <w:u w:val="single"/>
              </w:rPr>
              <w:t>write</w:t>
            </w:r>
            <w:r w:rsidRPr="00556EBD">
              <w:t xml:space="preserve"> 3 examples in each group. It can be of a molecule in that group or a type </w:t>
            </w:r>
            <w:r>
              <w:t xml:space="preserve"> </w:t>
            </w:r>
            <w:r w:rsidRPr="00556EBD">
              <w:t>of food that contains a lot of the organic compound.</w:t>
            </w:r>
          </w:p>
          <w:p w:rsidR="001B0B28" w:rsidRDefault="001B0B28" w:rsidP="001F7DD0">
            <w:pPr>
              <w:spacing w:after="0" w:line="240" w:lineRule="auto"/>
              <w:ind w:left="1422" w:hanging="540"/>
            </w:pPr>
            <w:r w:rsidRPr="00556EBD">
              <w:t>(ex</w:t>
            </w:r>
            <w:r>
              <w:t>amples:</w:t>
            </w:r>
            <w:r w:rsidRPr="00556EBD">
              <w:t xml:space="preserve"> </w:t>
            </w:r>
            <w:r w:rsidRPr="009C456E">
              <w:rPr>
                <w:b/>
                <w:sz w:val="24"/>
                <w:szCs w:val="24"/>
                <w:u w:val="single"/>
              </w:rPr>
              <w:t xml:space="preserve">Glucose </w:t>
            </w:r>
            <w:r>
              <w:t xml:space="preserve">(which is a molecule of carbohydrates) </w:t>
            </w:r>
            <w:r w:rsidRPr="00556EBD">
              <w:t>or</w:t>
            </w:r>
            <w:r>
              <w:t xml:space="preserve"> </w:t>
            </w:r>
          </w:p>
          <w:p w:rsidR="001B0B28" w:rsidRPr="00556EBD" w:rsidRDefault="001B0B28" w:rsidP="001F7DD0">
            <w:pPr>
              <w:spacing w:after="0" w:line="240" w:lineRule="auto"/>
              <w:ind w:left="1422" w:firstLine="540"/>
            </w:pPr>
            <w:r w:rsidRPr="009C456E">
              <w:rPr>
                <w:b/>
                <w:sz w:val="24"/>
                <w:szCs w:val="24"/>
                <w:u w:val="single"/>
              </w:rPr>
              <w:t>Potatoes</w:t>
            </w:r>
            <w:r>
              <w:t xml:space="preserve"> (which is </w:t>
            </w:r>
            <w:r w:rsidRPr="00556EBD">
              <w:t xml:space="preserve">a food </w:t>
            </w:r>
            <w:r>
              <w:t>rich in carbohydrates</w:t>
            </w:r>
            <w:r w:rsidRPr="00556EBD">
              <w:t>)</w:t>
            </w:r>
          </w:p>
          <w:p w:rsidR="001B0B28" w:rsidRPr="00DB40D9" w:rsidRDefault="001B0B28" w:rsidP="00136F00">
            <w:pPr>
              <w:numPr>
                <w:ilvl w:val="0"/>
                <w:numId w:val="10"/>
              </w:numPr>
              <w:tabs>
                <w:tab w:val="clear" w:pos="720"/>
              </w:tabs>
              <w:spacing w:after="0" w:line="240" w:lineRule="auto"/>
              <w:ind w:left="1782" w:hanging="1422"/>
              <w:rPr>
                <w:b/>
              </w:rPr>
            </w:pPr>
            <w:r w:rsidRPr="00DB40D9">
              <w:rPr>
                <w:b/>
                <w:u w:val="single"/>
              </w:rPr>
              <w:t>3 PICTURES</w:t>
            </w:r>
            <w:r>
              <w:rPr>
                <w:b/>
              </w:rPr>
              <w:t xml:space="preserve">: You </w:t>
            </w:r>
            <w:r w:rsidRPr="00556EBD">
              <w:t xml:space="preserve">need to </w:t>
            </w:r>
            <w:r>
              <w:t>illustrate</w:t>
            </w:r>
            <w:r w:rsidRPr="00556EBD">
              <w:t xml:space="preserve"> each </w:t>
            </w:r>
            <w:r>
              <w:t xml:space="preserve">of the 3 </w:t>
            </w:r>
            <w:r w:rsidRPr="00556EBD">
              <w:t>example</w:t>
            </w:r>
            <w:r>
              <w:t xml:space="preserve">s </w:t>
            </w:r>
            <w:r w:rsidRPr="00556EBD">
              <w:t>you listed</w:t>
            </w:r>
            <w:r>
              <w:t xml:space="preserve">. </w:t>
            </w:r>
            <w:r w:rsidRPr="00556EBD">
              <w:t xml:space="preserve"> This may be </w:t>
            </w:r>
            <w:r w:rsidRPr="00136F00">
              <w:rPr>
                <w:u w:val="single"/>
              </w:rPr>
              <w:t>drawn by hand</w:t>
            </w:r>
            <w:r w:rsidRPr="00136F00">
              <w:rPr>
                <w:b/>
              </w:rPr>
              <w:t xml:space="preserve"> OR</w:t>
            </w:r>
            <w:r w:rsidRPr="00556EBD">
              <w:t xml:space="preserve"> </w:t>
            </w:r>
            <w:r>
              <w:t xml:space="preserve">            </w:t>
            </w:r>
            <w:r w:rsidRPr="00136F00">
              <w:rPr>
                <w:b/>
                <w:u w:val="single"/>
              </w:rPr>
              <w:t>cut/pasted</w:t>
            </w:r>
            <w:r w:rsidRPr="00556EBD">
              <w:t xml:space="preserve"> out of a magazine, news paper,</w:t>
            </w:r>
            <w:r>
              <w:t xml:space="preserve"> sales ads, or off the internet, etc.   </w:t>
            </w:r>
          </w:p>
          <w:p w:rsidR="001B0B28" w:rsidRPr="007668D0" w:rsidRDefault="001B0B28" w:rsidP="001F7DD0">
            <w:pPr>
              <w:spacing w:after="0" w:line="240" w:lineRule="auto"/>
              <w:ind w:left="360" w:hanging="360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 xml:space="preserve">CONCEPT MAP: </w:t>
            </w:r>
            <w:r w:rsidRPr="007668D0">
              <w:rPr>
                <w:b/>
                <w:sz w:val="20"/>
                <w:szCs w:val="20"/>
                <w:u w:val="single"/>
              </w:rPr>
              <w:t xml:space="preserve">(include the one you drew in class from Wikispaces) Unit 2: COS2 </w:t>
            </w:r>
          </w:p>
          <w:p w:rsidR="001B0B28" w:rsidRPr="00D16B11" w:rsidRDefault="001B0B28" w:rsidP="00693ED6">
            <w:pPr>
              <w:spacing w:after="0" w:line="240" w:lineRule="auto"/>
              <w:ind w:left="360"/>
              <w:rPr>
                <w:sz w:val="28"/>
                <w:szCs w:val="28"/>
              </w:rPr>
            </w:pPr>
          </w:p>
        </w:tc>
      </w:tr>
      <w:tr w:rsidR="001B0B28" w:rsidRPr="00D16B11" w:rsidTr="00F77EB0">
        <w:tc>
          <w:tcPr>
            <w:tcW w:w="7470" w:type="dxa"/>
          </w:tcPr>
          <w:p w:rsidR="001B0B28" w:rsidRPr="00D860D2" w:rsidRDefault="001B0B28" w:rsidP="00D860D2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D860D2">
              <w:rPr>
                <w:sz w:val="36"/>
                <w:szCs w:val="36"/>
              </w:rPr>
              <w:t>Requirements</w:t>
            </w:r>
          </w:p>
        </w:tc>
        <w:tc>
          <w:tcPr>
            <w:tcW w:w="1620" w:type="dxa"/>
          </w:tcPr>
          <w:p w:rsidR="001B0B28" w:rsidRPr="00D16B11" w:rsidRDefault="001B0B28" w:rsidP="00D16B11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16B11">
              <w:rPr>
                <w:sz w:val="28"/>
                <w:szCs w:val="28"/>
              </w:rPr>
              <w:t>Total Points</w:t>
            </w:r>
          </w:p>
        </w:tc>
        <w:tc>
          <w:tcPr>
            <w:tcW w:w="1252" w:type="dxa"/>
          </w:tcPr>
          <w:p w:rsidR="001B0B28" w:rsidRPr="00D16B11" w:rsidRDefault="001B0B28" w:rsidP="00D16B11">
            <w:pPr>
              <w:spacing w:after="0" w:line="240" w:lineRule="auto"/>
              <w:rPr>
                <w:sz w:val="28"/>
                <w:szCs w:val="28"/>
              </w:rPr>
            </w:pPr>
            <w:r w:rsidRPr="00D16B11">
              <w:rPr>
                <w:sz w:val="28"/>
                <w:szCs w:val="28"/>
              </w:rPr>
              <w:t>Points received</w:t>
            </w:r>
          </w:p>
        </w:tc>
      </w:tr>
      <w:tr w:rsidR="001B0B28" w:rsidRPr="00D16B11" w:rsidTr="00F77EB0">
        <w:tc>
          <w:tcPr>
            <w:tcW w:w="7470" w:type="dxa"/>
          </w:tcPr>
          <w:p w:rsidR="001B0B28" w:rsidRDefault="001B0B28" w:rsidP="00F77EB0">
            <w:pPr>
              <w:pStyle w:val="ListParagraph"/>
              <w:spacing w:after="0" w:line="240" w:lineRule="auto"/>
              <w:ind w:left="360"/>
              <w:rPr>
                <w:sz w:val="28"/>
                <w:szCs w:val="28"/>
              </w:rPr>
            </w:pPr>
            <w:r w:rsidRPr="00F77EB0">
              <w:rPr>
                <w:b/>
                <w:sz w:val="28"/>
                <w:szCs w:val="28"/>
              </w:rPr>
              <w:t>Carbohydrates</w:t>
            </w:r>
            <w:r>
              <w:rPr>
                <w:sz w:val="28"/>
                <w:szCs w:val="28"/>
              </w:rPr>
              <w:t>-</w:t>
            </w:r>
            <w:r w:rsidRPr="00D16B11">
              <w:rPr>
                <w:sz w:val="28"/>
                <w:szCs w:val="28"/>
              </w:rPr>
              <w:t xml:space="preserve"> </w:t>
            </w:r>
            <w:r w:rsidRPr="00F77EB0">
              <w:rPr>
                <w:b/>
                <w:sz w:val="28"/>
                <w:szCs w:val="28"/>
              </w:rPr>
              <w:t>List 5 Facts</w:t>
            </w:r>
            <w:r>
              <w:rPr>
                <w:sz w:val="28"/>
                <w:szCs w:val="28"/>
              </w:rPr>
              <w:t xml:space="preserve"> </w:t>
            </w:r>
          </w:p>
          <w:p w:rsidR="001B0B28" w:rsidRPr="00151346" w:rsidRDefault="001B0B28" w:rsidP="00F77EB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FIRST FACT: L</w:t>
            </w:r>
            <w:r w:rsidRPr="00151346">
              <w:rPr>
                <w:sz w:val="24"/>
                <w:szCs w:val="24"/>
              </w:rPr>
              <w:t>ist the monomer of each group</w:t>
            </w:r>
            <w:r>
              <w:rPr>
                <w:sz w:val="24"/>
                <w:szCs w:val="24"/>
              </w:rPr>
              <w:t xml:space="preserve"> for example:</w:t>
            </w:r>
          </w:p>
          <w:p w:rsidR="001B0B28" w:rsidRPr="00151346" w:rsidRDefault="001B0B28" w:rsidP="00F2517B">
            <w:pPr>
              <w:pStyle w:val="ListParagraph"/>
              <w:spacing w:after="0" w:line="240" w:lineRule="auto"/>
              <w:ind w:left="360"/>
              <w:rPr>
                <w:b/>
                <w:sz w:val="24"/>
                <w:szCs w:val="24"/>
                <w:u w:val="single"/>
              </w:rPr>
            </w:pPr>
            <w:r w:rsidRPr="00151346">
              <w:rPr>
                <w:b/>
                <w:sz w:val="24"/>
                <w:szCs w:val="24"/>
                <w:u w:val="single"/>
              </w:rPr>
              <w:t>Monomer /building block</w:t>
            </w:r>
            <w:r w:rsidRPr="00151346">
              <w:rPr>
                <w:b/>
                <w:sz w:val="24"/>
                <w:szCs w:val="24"/>
              </w:rPr>
              <w:t>= monosaccharide (Example:  glucose)</w:t>
            </w:r>
          </w:p>
          <w:p w:rsidR="001B0B28" w:rsidRPr="00D16B11" w:rsidRDefault="001B0B28" w:rsidP="00F77EB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List 4 other facts of your choice</w:t>
            </w:r>
          </w:p>
        </w:tc>
        <w:tc>
          <w:tcPr>
            <w:tcW w:w="1620" w:type="dxa"/>
          </w:tcPr>
          <w:p w:rsidR="001B0B28" w:rsidRPr="00D860D2" w:rsidRDefault="001B0B28" w:rsidP="00D16B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860D2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252" w:type="dxa"/>
          </w:tcPr>
          <w:p w:rsidR="001B0B28" w:rsidRPr="00D16B11" w:rsidRDefault="001B0B28" w:rsidP="00D16B1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1B0B28" w:rsidRPr="00D16B11" w:rsidTr="00F77EB0">
        <w:tc>
          <w:tcPr>
            <w:tcW w:w="7470" w:type="dxa"/>
          </w:tcPr>
          <w:p w:rsidR="001B0B28" w:rsidRPr="00D16B11" w:rsidRDefault="001B0B28" w:rsidP="00D16B1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8"/>
                <w:szCs w:val="28"/>
              </w:rPr>
            </w:pPr>
            <w:r w:rsidRPr="00F77EB0">
              <w:rPr>
                <w:b/>
                <w:sz w:val="28"/>
                <w:szCs w:val="28"/>
              </w:rPr>
              <w:t>Carbohydrates-</w:t>
            </w:r>
            <w:r w:rsidRPr="00D860D2">
              <w:rPr>
                <w:b/>
                <w:sz w:val="24"/>
                <w:szCs w:val="24"/>
              </w:rPr>
              <w:t xml:space="preserve"> List 3 examples with a picture</w:t>
            </w:r>
            <w:r>
              <w:rPr>
                <w:b/>
                <w:sz w:val="24"/>
                <w:szCs w:val="24"/>
              </w:rPr>
              <w:t xml:space="preserve"> of each (3pts ea)</w:t>
            </w:r>
            <w:r w:rsidRPr="00D860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</w:tcPr>
          <w:p w:rsidR="001B0B28" w:rsidRPr="00D860D2" w:rsidRDefault="001B0B28" w:rsidP="00D16B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252" w:type="dxa"/>
          </w:tcPr>
          <w:p w:rsidR="001B0B28" w:rsidRPr="00D16B11" w:rsidRDefault="001B0B28" w:rsidP="00D16B1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1B0B28" w:rsidRPr="00D16B11" w:rsidTr="00F77EB0">
        <w:tc>
          <w:tcPr>
            <w:tcW w:w="7470" w:type="dxa"/>
          </w:tcPr>
          <w:p w:rsidR="001B0B28" w:rsidRPr="00D16B11" w:rsidRDefault="001B0B28" w:rsidP="00D16B1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8"/>
                <w:szCs w:val="28"/>
              </w:rPr>
            </w:pPr>
            <w:r w:rsidRPr="00D16B11">
              <w:rPr>
                <w:sz w:val="28"/>
                <w:szCs w:val="28"/>
              </w:rPr>
              <w:t>Lipids-</w:t>
            </w:r>
            <w:r w:rsidRPr="00034B6B">
              <w:rPr>
                <w:b/>
                <w:sz w:val="28"/>
                <w:szCs w:val="28"/>
              </w:rPr>
              <w:t>List 5 Facts</w:t>
            </w:r>
          </w:p>
        </w:tc>
        <w:tc>
          <w:tcPr>
            <w:tcW w:w="1620" w:type="dxa"/>
          </w:tcPr>
          <w:p w:rsidR="001B0B28" w:rsidRPr="00D860D2" w:rsidRDefault="001B0B28" w:rsidP="00D16B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860D2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252" w:type="dxa"/>
          </w:tcPr>
          <w:p w:rsidR="001B0B28" w:rsidRPr="00D16B11" w:rsidRDefault="001B0B28" w:rsidP="00D16B1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1B0B28" w:rsidRPr="00D16B11" w:rsidTr="00F77EB0">
        <w:tc>
          <w:tcPr>
            <w:tcW w:w="7470" w:type="dxa"/>
          </w:tcPr>
          <w:p w:rsidR="001B0B28" w:rsidRPr="00D16B11" w:rsidRDefault="001B0B28" w:rsidP="00D16B1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8"/>
                <w:szCs w:val="28"/>
              </w:rPr>
            </w:pPr>
            <w:r w:rsidRPr="00D16B11">
              <w:rPr>
                <w:sz w:val="28"/>
                <w:szCs w:val="28"/>
              </w:rPr>
              <w:t>Lipids-</w:t>
            </w:r>
            <w:r>
              <w:rPr>
                <w:b/>
                <w:sz w:val="28"/>
                <w:szCs w:val="28"/>
              </w:rPr>
              <w:t>3 examples with</w:t>
            </w:r>
            <w:r w:rsidRPr="00034B6B">
              <w:rPr>
                <w:b/>
                <w:sz w:val="28"/>
                <w:szCs w:val="28"/>
              </w:rPr>
              <w:t xml:space="preserve"> pictures</w:t>
            </w:r>
            <w:r w:rsidRPr="00D16B1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</w:tcPr>
          <w:p w:rsidR="001B0B28" w:rsidRPr="00D860D2" w:rsidRDefault="001B0B28" w:rsidP="00D16B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860D2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252" w:type="dxa"/>
          </w:tcPr>
          <w:p w:rsidR="001B0B28" w:rsidRPr="00D16B11" w:rsidRDefault="001B0B28" w:rsidP="00D16B1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1B0B28" w:rsidRPr="00D16B11" w:rsidTr="00F77EB0">
        <w:tc>
          <w:tcPr>
            <w:tcW w:w="7470" w:type="dxa"/>
          </w:tcPr>
          <w:p w:rsidR="001B0B28" w:rsidRPr="00D16B11" w:rsidRDefault="001B0B28" w:rsidP="00D16B1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8"/>
                <w:szCs w:val="28"/>
              </w:rPr>
            </w:pPr>
            <w:r w:rsidRPr="00D16B11">
              <w:rPr>
                <w:sz w:val="28"/>
                <w:szCs w:val="28"/>
              </w:rPr>
              <w:t>Proteins-</w:t>
            </w:r>
            <w:r w:rsidRPr="00034B6B">
              <w:rPr>
                <w:b/>
                <w:sz w:val="28"/>
                <w:szCs w:val="28"/>
              </w:rPr>
              <w:t xml:space="preserve"> List 5 Facts</w:t>
            </w:r>
          </w:p>
        </w:tc>
        <w:tc>
          <w:tcPr>
            <w:tcW w:w="1620" w:type="dxa"/>
          </w:tcPr>
          <w:p w:rsidR="001B0B28" w:rsidRPr="00D860D2" w:rsidRDefault="001B0B28" w:rsidP="00D16B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860D2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252" w:type="dxa"/>
          </w:tcPr>
          <w:p w:rsidR="001B0B28" w:rsidRPr="00D16B11" w:rsidRDefault="001B0B28" w:rsidP="00D16B1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1B0B28" w:rsidRPr="00D16B11" w:rsidTr="00F77EB0">
        <w:tc>
          <w:tcPr>
            <w:tcW w:w="7470" w:type="dxa"/>
          </w:tcPr>
          <w:p w:rsidR="001B0B28" w:rsidRPr="00D16B11" w:rsidRDefault="001B0B28" w:rsidP="00D16B1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8"/>
                <w:szCs w:val="28"/>
              </w:rPr>
            </w:pPr>
            <w:r w:rsidRPr="00D16B11">
              <w:rPr>
                <w:sz w:val="28"/>
                <w:szCs w:val="28"/>
              </w:rPr>
              <w:t xml:space="preserve">Proteins- </w:t>
            </w:r>
            <w:r>
              <w:rPr>
                <w:b/>
                <w:sz w:val="28"/>
                <w:szCs w:val="28"/>
              </w:rPr>
              <w:t>3 examples with</w:t>
            </w:r>
            <w:r w:rsidRPr="00034B6B">
              <w:rPr>
                <w:b/>
                <w:sz w:val="28"/>
                <w:szCs w:val="28"/>
              </w:rPr>
              <w:t xml:space="preserve"> pictures</w:t>
            </w:r>
          </w:p>
        </w:tc>
        <w:tc>
          <w:tcPr>
            <w:tcW w:w="1620" w:type="dxa"/>
          </w:tcPr>
          <w:p w:rsidR="001B0B28" w:rsidRPr="00D860D2" w:rsidRDefault="001B0B28" w:rsidP="00D16B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860D2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252" w:type="dxa"/>
          </w:tcPr>
          <w:p w:rsidR="001B0B28" w:rsidRPr="00D16B11" w:rsidRDefault="001B0B28" w:rsidP="00D16B1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1B0B28" w:rsidRPr="00D16B11" w:rsidTr="00F77EB0">
        <w:tc>
          <w:tcPr>
            <w:tcW w:w="7470" w:type="dxa"/>
          </w:tcPr>
          <w:p w:rsidR="001B0B28" w:rsidRPr="00D16B11" w:rsidRDefault="001B0B28" w:rsidP="00D16B11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8"/>
                <w:szCs w:val="28"/>
              </w:rPr>
            </w:pPr>
            <w:r w:rsidRPr="00D16B11">
              <w:rPr>
                <w:sz w:val="28"/>
                <w:szCs w:val="28"/>
              </w:rPr>
              <w:t>Nucleic Acids-</w:t>
            </w:r>
            <w:r w:rsidRPr="00034B6B">
              <w:rPr>
                <w:b/>
                <w:sz w:val="28"/>
                <w:szCs w:val="28"/>
              </w:rPr>
              <w:t xml:space="preserve"> List 5 Facts</w:t>
            </w:r>
          </w:p>
        </w:tc>
        <w:tc>
          <w:tcPr>
            <w:tcW w:w="1620" w:type="dxa"/>
          </w:tcPr>
          <w:p w:rsidR="001B0B28" w:rsidRPr="00D860D2" w:rsidRDefault="001B0B28" w:rsidP="00D16B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860D2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252" w:type="dxa"/>
          </w:tcPr>
          <w:p w:rsidR="001B0B28" w:rsidRPr="00D16B11" w:rsidRDefault="001B0B28" w:rsidP="00D16B1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1B0B28" w:rsidRPr="00D16B11" w:rsidTr="00F77EB0">
        <w:tc>
          <w:tcPr>
            <w:tcW w:w="7470" w:type="dxa"/>
          </w:tcPr>
          <w:p w:rsidR="001B0B28" w:rsidRPr="00D16B11" w:rsidRDefault="001B0B28" w:rsidP="00D16B11">
            <w:pPr>
              <w:spacing w:after="0" w:line="240" w:lineRule="auto"/>
              <w:rPr>
                <w:sz w:val="28"/>
                <w:szCs w:val="28"/>
              </w:rPr>
            </w:pPr>
            <w:r w:rsidRPr="00D16B11">
              <w:rPr>
                <w:sz w:val="28"/>
                <w:szCs w:val="28"/>
              </w:rPr>
              <w:t>Nucleic Acids-</w:t>
            </w:r>
            <w:r>
              <w:rPr>
                <w:b/>
                <w:sz w:val="28"/>
                <w:szCs w:val="28"/>
              </w:rPr>
              <w:t>3 examples with</w:t>
            </w:r>
            <w:r w:rsidRPr="00034B6B">
              <w:rPr>
                <w:b/>
                <w:sz w:val="28"/>
                <w:szCs w:val="28"/>
              </w:rPr>
              <w:t xml:space="preserve"> pictures</w:t>
            </w:r>
          </w:p>
        </w:tc>
        <w:tc>
          <w:tcPr>
            <w:tcW w:w="1620" w:type="dxa"/>
          </w:tcPr>
          <w:p w:rsidR="001B0B28" w:rsidRPr="00D860D2" w:rsidRDefault="001B0B28" w:rsidP="00D16B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860D2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252" w:type="dxa"/>
          </w:tcPr>
          <w:p w:rsidR="001B0B28" w:rsidRPr="00D16B11" w:rsidRDefault="001B0B28" w:rsidP="00D16B1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1B0B28" w:rsidRPr="00D16B11" w:rsidTr="00F77EB0">
        <w:tc>
          <w:tcPr>
            <w:tcW w:w="7470" w:type="dxa"/>
          </w:tcPr>
          <w:p w:rsidR="001B0B28" w:rsidRPr="00D16B11" w:rsidRDefault="001B0B28" w:rsidP="00D16B11">
            <w:pPr>
              <w:spacing w:after="0" w:line="240" w:lineRule="auto"/>
              <w:rPr>
                <w:sz w:val="28"/>
                <w:szCs w:val="28"/>
              </w:rPr>
            </w:pPr>
            <w:r w:rsidRPr="00D16B11">
              <w:rPr>
                <w:sz w:val="28"/>
                <w:szCs w:val="28"/>
              </w:rPr>
              <w:t>Concept Map</w:t>
            </w:r>
            <w:r>
              <w:rPr>
                <w:sz w:val="28"/>
                <w:szCs w:val="28"/>
              </w:rPr>
              <w:t xml:space="preserve"> (Example is on Wikispaces Unit 2)</w:t>
            </w:r>
          </w:p>
        </w:tc>
        <w:tc>
          <w:tcPr>
            <w:tcW w:w="1620" w:type="dxa"/>
          </w:tcPr>
          <w:p w:rsidR="001B0B28" w:rsidRPr="00D860D2" w:rsidRDefault="001B0B28" w:rsidP="00D16B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860D2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252" w:type="dxa"/>
          </w:tcPr>
          <w:p w:rsidR="001B0B28" w:rsidRPr="00D16B11" w:rsidRDefault="001B0B28" w:rsidP="00D16B1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1B0B28" w:rsidRPr="00D16B11" w:rsidTr="00F77EB0">
        <w:tc>
          <w:tcPr>
            <w:tcW w:w="7470" w:type="dxa"/>
          </w:tcPr>
          <w:p w:rsidR="001B0B28" w:rsidRPr="00D16B11" w:rsidRDefault="001B0B28" w:rsidP="00D16B11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OVERALL Effort/</w:t>
            </w:r>
            <w:r w:rsidRPr="00D16B11">
              <w:rPr>
                <w:sz w:val="28"/>
                <w:szCs w:val="28"/>
              </w:rPr>
              <w:t>Neatness/</w:t>
            </w:r>
            <w:r>
              <w:rPr>
                <w:sz w:val="28"/>
                <w:szCs w:val="28"/>
              </w:rPr>
              <w:t>Tabs/Proper Layout. etc)</w:t>
            </w:r>
          </w:p>
        </w:tc>
        <w:tc>
          <w:tcPr>
            <w:tcW w:w="1620" w:type="dxa"/>
          </w:tcPr>
          <w:p w:rsidR="001B0B28" w:rsidRPr="00D860D2" w:rsidRDefault="001B0B28" w:rsidP="00D16B11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860D2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252" w:type="dxa"/>
          </w:tcPr>
          <w:p w:rsidR="001B0B28" w:rsidRPr="00D16B11" w:rsidRDefault="001B0B28" w:rsidP="00D16B11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1B0B28" w:rsidRPr="00D16B11" w:rsidTr="00F77EB0">
        <w:tc>
          <w:tcPr>
            <w:tcW w:w="7470" w:type="dxa"/>
          </w:tcPr>
          <w:p w:rsidR="001B0B28" w:rsidRPr="00D16B11" w:rsidRDefault="001B0B28" w:rsidP="00D16B11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D16B11">
              <w:rPr>
                <w:b/>
                <w:sz w:val="32"/>
                <w:szCs w:val="32"/>
              </w:rPr>
              <w:t>Total out of 150 points</w:t>
            </w:r>
          </w:p>
        </w:tc>
        <w:tc>
          <w:tcPr>
            <w:tcW w:w="1620" w:type="dxa"/>
          </w:tcPr>
          <w:p w:rsidR="001B0B28" w:rsidRPr="00D860D2" w:rsidRDefault="001B0B28" w:rsidP="00D16B11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D860D2">
              <w:rPr>
                <w:b/>
                <w:sz w:val="32"/>
                <w:szCs w:val="32"/>
              </w:rPr>
              <w:t>150</w:t>
            </w:r>
          </w:p>
        </w:tc>
        <w:tc>
          <w:tcPr>
            <w:tcW w:w="1252" w:type="dxa"/>
          </w:tcPr>
          <w:p w:rsidR="001B0B28" w:rsidRPr="00D16B11" w:rsidRDefault="001B0B28" w:rsidP="00D16B11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</w:tbl>
    <w:p w:rsidR="001B0B28" w:rsidRDefault="001B0B28"/>
    <w:p w:rsidR="001B0B28" w:rsidRDefault="001B0B28">
      <w:r>
        <w:t>Attach a copy of the rubric below to your booklet or foldable</w:t>
      </w:r>
    </w:p>
    <w:tbl>
      <w:tblPr>
        <w:tblW w:w="0" w:type="auto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470"/>
        <w:gridCol w:w="1620"/>
        <w:gridCol w:w="1252"/>
      </w:tblGrid>
      <w:tr w:rsidR="001B0B28" w:rsidRPr="00D16B11" w:rsidTr="00142C77">
        <w:tc>
          <w:tcPr>
            <w:tcW w:w="10342" w:type="dxa"/>
            <w:gridSpan w:val="3"/>
          </w:tcPr>
          <w:p w:rsidR="001B0B28" w:rsidRPr="00D16B11" w:rsidRDefault="001B0B28" w:rsidP="00142C77">
            <w:pPr>
              <w:spacing w:after="0" w:line="240" w:lineRule="auto"/>
              <w:rPr>
                <w:b/>
                <w:sz w:val="28"/>
                <w:szCs w:val="28"/>
                <w:u w:val="single"/>
              </w:rPr>
            </w:pPr>
          </w:p>
          <w:p w:rsidR="001B0B28" w:rsidRPr="00D16B11" w:rsidRDefault="001B0B28" w:rsidP="00142C77">
            <w:pPr>
              <w:spacing w:after="0" w:line="24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#_____</w:t>
            </w:r>
            <w:r w:rsidRPr="00D16B11">
              <w:rPr>
                <w:b/>
                <w:sz w:val="28"/>
                <w:szCs w:val="28"/>
                <w:u w:val="single"/>
              </w:rPr>
              <w:t>Student: _____________________________________Block:_________</w:t>
            </w:r>
          </w:p>
          <w:p w:rsidR="001B0B28" w:rsidRPr="00D16B11" w:rsidRDefault="001B0B28" w:rsidP="00142C77">
            <w:pPr>
              <w:spacing w:after="0" w:line="240" w:lineRule="auto"/>
              <w:rPr>
                <w:b/>
                <w:sz w:val="20"/>
                <w:szCs w:val="20"/>
                <w:u w:val="single"/>
              </w:rPr>
            </w:pPr>
          </w:p>
          <w:p w:rsidR="001B0B28" w:rsidRDefault="001B0B28" w:rsidP="00142C77">
            <w:pPr>
              <w:spacing w:after="0" w:line="240" w:lineRule="auto"/>
              <w:jc w:val="center"/>
              <w:rPr>
                <w:b/>
                <w:sz w:val="36"/>
                <w:szCs w:val="36"/>
                <w:u w:val="single"/>
              </w:rPr>
            </w:pPr>
            <w:r w:rsidRPr="007668D0">
              <w:rPr>
                <w:b/>
                <w:sz w:val="36"/>
                <w:szCs w:val="36"/>
                <w:u w:val="single"/>
              </w:rPr>
              <w:t>Organic Compound Foldable- Instructions</w:t>
            </w:r>
          </w:p>
          <w:p w:rsidR="001B0B28" w:rsidRPr="00151346" w:rsidRDefault="001B0B28" w:rsidP="00142C7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 xml:space="preserve">Sources: </w:t>
            </w:r>
            <w:r w:rsidRPr="00151346">
              <w:rPr>
                <w:b/>
              </w:rPr>
              <w:t>Obtain your information from your note-taking sheet, Chapter 2 in your book, and/or the internet.</w:t>
            </w:r>
          </w:p>
          <w:p w:rsidR="001B0B28" w:rsidRDefault="001B0B28" w:rsidP="00142C77">
            <w:pPr>
              <w:spacing w:after="0" w:line="24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Proper format for your booklet:</w:t>
            </w:r>
          </w:p>
          <w:p w:rsidR="001B0B28" w:rsidRDefault="001B0B28" w:rsidP="00142C77">
            <w:pPr>
              <w:numPr>
                <w:ilvl w:val="0"/>
                <w:numId w:val="6"/>
              </w:numPr>
              <w:spacing w:after="0" w:line="24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Use 3 sheets of paper to make a tabbed or booklet form as directed in class</w:t>
            </w:r>
          </w:p>
          <w:p w:rsidR="001B0B28" w:rsidRDefault="001B0B28" w:rsidP="00142C77">
            <w:pPr>
              <w:numPr>
                <w:ilvl w:val="0"/>
                <w:numId w:val="6"/>
              </w:numPr>
              <w:spacing w:after="0" w:line="24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 xml:space="preserve">Main Title should be: “Organic Compounds” </w:t>
            </w:r>
            <w:r w:rsidRPr="00513B7D">
              <w:rPr>
                <w:sz w:val="28"/>
                <w:szCs w:val="28"/>
                <w:u w:val="single"/>
              </w:rPr>
              <w:t>with your</w:t>
            </w:r>
            <w:r>
              <w:rPr>
                <w:b/>
                <w:sz w:val="28"/>
                <w:szCs w:val="28"/>
                <w:u w:val="single"/>
              </w:rPr>
              <w:t xml:space="preserve"> #Name, date, and period</w:t>
            </w:r>
          </w:p>
          <w:p w:rsidR="001B0B28" w:rsidRPr="00FC75B9" w:rsidRDefault="001B0B28" w:rsidP="00142C77">
            <w:pPr>
              <w:numPr>
                <w:ilvl w:val="0"/>
                <w:numId w:val="6"/>
              </w:numPr>
              <w:spacing w:after="0" w:line="240" w:lineRule="auto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 xml:space="preserve">Headings for each Category: </w:t>
            </w:r>
            <w:r w:rsidRPr="00FC75B9">
              <w:rPr>
                <w:sz w:val="28"/>
                <w:szCs w:val="28"/>
                <w:u w:val="single"/>
              </w:rPr>
              <w:t>Each Tab (or page in your booklet should have the following 5</w:t>
            </w:r>
            <w:r>
              <w:rPr>
                <w:sz w:val="28"/>
                <w:szCs w:val="28"/>
                <w:u w:val="single"/>
              </w:rPr>
              <w:t xml:space="preserve"> heading in large lettering: </w:t>
            </w:r>
          </w:p>
          <w:p w:rsidR="001B0B28" w:rsidRPr="00FC75B9" w:rsidRDefault="001B0B28" w:rsidP="00142C77">
            <w:pPr>
              <w:numPr>
                <w:ilvl w:val="0"/>
                <w:numId w:val="6"/>
              </w:numPr>
              <w:spacing w:after="0" w:line="240" w:lineRule="auto"/>
              <w:rPr>
                <w:b/>
                <w:sz w:val="28"/>
                <w:szCs w:val="28"/>
                <w:u w:val="single"/>
              </w:rPr>
            </w:pPr>
            <w:r w:rsidRPr="00513B7D">
              <w:rPr>
                <w:b/>
                <w:sz w:val="28"/>
                <w:szCs w:val="28"/>
              </w:rPr>
              <w:t>Carbohydrates, Lipids, Proteins, Nucleic Acids, and Concept Map</w:t>
            </w:r>
          </w:p>
          <w:p w:rsidR="001B0B28" w:rsidRDefault="001B0B28" w:rsidP="00142C77">
            <w:pPr>
              <w:spacing w:after="0" w:line="240" w:lineRule="auto"/>
              <w:ind w:left="360" w:hanging="360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>For each Organic Compound Category include the following:</w:t>
            </w:r>
          </w:p>
          <w:p w:rsidR="001B0B28" w:rsidRPr="003E0EDF" w:rsidRDefault="001B0B28" w:rsidP="00142C77">
            <w:pPr>
              <w:spacing w:after="0" w:line="240" w:lineRule="auto"/>
              <w:ind w:left="360"/>
              <w:rPr>
                <w:sz w:val="28"/>
                <w:szCs w:val="28"/>
              </w:rPr>
            </w:pPr>
            <w:r w:rsidRPr="00151346">
              <w:rPr>
                <w:b/>
                <w:sz w:val="28"/>
                <w:szCs w:val="28"/>
              </w:rPr>
              <w:t>A.</w:t>
            </w:r>
            <w:r w:rsidRPr="009C456E">
              <w:rPr>
                <w:b/>
                <w:sz w:val="28"/>
                <w:szCs w:val="28"/>
                <w:u w:val="single"/>
              </w:rPr>
              <w:t xml:space="preserve"> List 5 facts for each Organic Compound Category</w:t>
            </w:r>
            <w:r>
              <w:rPr>
                <w:b/>
                <w:sz w:val="28"/>
                <w:szCs w:val="28"/>
              </w:rPr>
              <w:t>: (20 points per category)</w:t>
            </w:r>
          </w:p>
          <w:p w:rsidR="001B0B28" w:rsidRDefault="001B0B28" w:rsidP="00142C77">
            <w:pPr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</w:t>
            </w:r>
            <w:r w:rsidRPr="00F62BD4">
              <w:rPr>
                <w:b/>
                <w:sz w:val="24"/>
                <w:szCs w:val="24"/>
                <w:u w:val="single"/>
              </w:rPr>
              <w:t>first fact</w:t>
            </w:r>
            <w:r>
              <w:rPr>
                <w:sz w:val="24"/>
                <w:szCs w:val="24"/>
              </w:rPr>
              <w:t xml:space="preserve"> needs to list the monomer or building block (&amp; example if indicated)</w:t>
            </w:r>
          </w:p>
          <w:p w:rsidR="001B0B28" w:rsidRDefault="001B0B28" w:rsidP="00142C77">
            <w:pPr>
              <w:spacing w:after="0" w:line="240" w:lineRule="auto"/>
              <w:ind w:left="7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(EXAMPLE: For the Group Carbohydrates:  Fact #1 should be: </w:t>
            </w:r>
          </w:p>
          <w:p w:rsidR="001B0B28" w:rsidRPr="00F62BD4" w:rsidRDefault="001B0B28" w:rsidP="00142C77">
            <w:pPr>
              <w:numPr>
                <w:ilvl w:val="0"/>
                <w:numId w:val="8"/>
              </w:numPr>
              <w:spacing w:after="0" w:line="240" w:lineRule="auto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(You’d write) 1. The monomer  or “building blocks” = </w:t>
            </w:r>
            <w:r w:rsidRPr="00F62BD4">
              <w:rPr>
                <w:b/>
                <w:sz w:val="24"/>
                <w:szCs w:val="24"/>
                <w:u w:val="single"/>
              </w:rPr>
              <w:t>monosaccharides</w:t>
            </w:r>
            <w:r w:rsidRPr="00F62BD4">
              <w:rPr>
                <w:b/>
                <w:sz w:val="24"/>
                <w:szCs w:val="24"/>
              </w:rPr>
              <w:t xml:space="preserve">; </w:t>
            </w:r>
            <w:r>
              <w:rPr>
                <w:sz w:val="24"/>
                <w:szCs w:val="24"/>
              </w:rPr>
              <w:t xml:space="preserve"> Example: </w:t>
            </w:r>
            <w:r w:rsidRPr="00F62BD4">
              <w:rPr>
                <w:b/>
                <w:sz w:val="24"/>
                <w:szCs w:val="24"/>
                <w:u w:val="single"/>
              </w:rPr>
              <w:t>glucose</w:t>
            </w:r>
          </w:p>
          <w:p w:rsidR="001B0B28" w:rsidRPr="00556EBD" w:rsidRDefault="001B0B28" w:rsidP="00142C77">
            <w:pPr>
              <w:numPr>
                <w:ilvl w:val="0"/>
                <w:numId w:val="8"/>
              </w:numPr>
              <w:spacing w:after="0" w:line="240" w:lineRule="auto"/>
              <w:rPr>
                <w:sz w:val="24"/>
                <w:szCs w:val="24"/>
              </w:rPr>
            </w:pPr>
            <w:r w:rsidRPr="00556EBD">
              <w:rPr>
                <w:sz w:val="24"/>
                <w:szCs w:val="24"/>
              </w:rPr>
              <w:t>The last 4 or more facts can be anything that you feel is important.</w:t>
            </w:r>
          </w:p>
          <w:p w:rsidR="001B0B28" w:rsidRPr="003E0EDF" w:rsidRDefault="001B0B28" w:rsidP="00142C77">
            <w:pPr>
              <w:spacing w:after="0" w:line="240" w:lineRule="auto"/>
              <w:ind w:left="360"/>
              <w:rPr>
                <w:b/>
                <w:sz w:val="28"/>
                <w:szCs w:val="28"/>
              </w:rPr>
            </w:pPr>
            <w:r w:rsidRPr="003E0EDF">
              <w:rPr>
                <w:b/>
                <w:sz w:val="28"/>
                <w:szCs w:val="28"/>
              </w:rPr>
              <w:t>B.</w:t>
            </w:r>
            <w:r>
              <w:rPr>
                <w:b/>
                <w:sz w:val="28"/>
                <w:szCs w:val="28"/>
                <w:u w:val="single"/>
              </w:rPr>
              <w:t xml:space="preserve"> List 3 Examples with pictures: </w:t>
            </w:r>
            <w:r w:rsidRPr="003E0EDF">
              <w:rPr>
                <w:b/>
                <w:sz w:val="28"/>
                <w:szCs w:val="28"/>
              </w:rPr>
              <w:t>(9 points per category)</w:t>
            </w:r>
          </w:p>
          <w:p w:rsidR="001B0B28" w:rsidRDefault="001B0B28" w:rsidP="00142C77">
            <w:pPr>
              <w:numPr>
                <w:ilvl w:val="0"/>
                <w:numId w:val="10"/>
              </w:numPr>
              <w:tabs>
                <w:tab w:val="clear" w:pos="720"/>
              </w:tabs>
              <w:spacing w:after="0" w:line="240" w:lineRule="auto"/>
              <w:ind w:left="1782" w:hanging="1422"/>
            </w:pPr>
            <w:r w:rsidRPr="00DB40D9">
              <w:rPr>
                <w:b/>
                <w:u w:val="single"/>
              </w:rPr>
              <w:t>3 Examples</w:t>
            </w:r>
            <w:r>
              <w:rPr>
                <w:b/>
              </w:rPr>
              <w:t xml:space="preserve">: </w:t>
            </w:r>
            <w:r w:rsidRPr="00556EBD">
              <w:t>You must list/</w:t>
            </w:r>
            <w:r w:rsidRPr="00556EBD">
              <w:rPr>
                <w:u w:val="single"/>
              </w:rPr>
              <w:t>write</w:t>
            </w:r>
            <w:r w:rsidRPr="00556EBD">
              <w:t xml:space="preserve"> 3 examples in each group. It can be of a molecule in that group or a type </w:t>
            </w:r>
            <w:r>
              <w:t xml:space="preserve"> </w:t>
            </w:r>
            <w:r w:rsidRPr="00556EBD">
              <w:t>of food that contains a lot of the organic compound.</w:t>
            </w:r>
          </w:p>
          <w:p w:rsidR="001B0B28" w:rsidRDefault="001B0B28" w:rsidP="00142C77">
            <w:pPr>
              <w:spacing w:after="0" w:line="240" w:lineRule="auto"/>
              <w:ind w:left="1422" w:hanging="540"/>
            </w:pPr>
            <w:r w:rsidRPr="00556EBD">
              <w:t>(ex</w:t>
            </w:r>
            <w:r>
              <w:t>amples:</w:t>
            </w:r>
            <w:r w:rsidRPr="00556EBD">
              <w:t xml:space="preserve"> </w:t>
            </w:r>
            <w:r w:rsidRPr="009C456E">
              <w:rPr>
                <w:b/>
                <w:sz w:val="24"/>
                <w:szCs w:val="24"/>
                <w:u w:val="single"/>
              </w:rPr>
              <w:t xml:space="preserve">Glucose </w:t>
            </w:r>
            <w:r>
              <w:t xml:space="preserve">(which is a molecule of carbohydrates) </w:t>
            </w:r>
            <w:r w:rsidRPr="00556EBD">
              <w:t>or</w:t>
            </w:r>
            <w:r>
              <w:t xml:space="preserve"> </w:t>
            </w:r>
          </w:p>
          <w:p w:rsidR="001B0B28" w:rsidRPr="00556EBD" w:rsidRDefault="001B0B28" w:rsidP="00142C77">
            <w:pPr>
              <w:spacing w:after="0" w:line="240" w:lineRule="auto"/>
              <w:ind w:left="1422" w:firstLine="540"/>
            </w:pPr>
            <w:r w:rsidRPr="009C456E">
              <w:rPr>
                <w:b/>
                <w:sz w:val="24"/>
                <w:szCs w:val="24"/>
                <w:u w:val="single"/>
              </w:rPr>
              <w:t>Potatoes</w:t>
            </w:r>
            <w:r>
              <w:t xml:space="preserve"> (which is </w:t>
            </w:r>
            <w:r w:rsidRPr="00556EBD">
              <w:t xml:space="preserve">a food </w:t>
            </w:r>
            <w:r>
              <w:t>rich in carbohydrates</w:t>
            </w:r>
            <w:r w:rsidRPr="00556EBD">
              <w:t>)</w:t>
            </w:r>
          </w:p>
          <w:p w:rsidR="001B0B28" w:rsidRPr="00DB40D9" w:rsidRDefault="001B0B28" w:rsidP="00142C77">
            <w:pPr>
              <w:numPr>
                <w:ilvl w:val="0"/>
                <w:numId w:val="10"/>
              </w:numPr>
              <w:tabs>
                <w:tab w:val="clear" w:pos="720"/>
              </w:tabs>
              <w:spacing w:after="0" w:line="240" w:lineRule="auto"/>
              <w:ind w:left="1782" w:hanging="1422"/>
              <w:rPr>
                <w:b/>
              </w:rPr>
            </w:pPr>
            <w:r w:rsidRPr="00DB40D9">
              <w:rPr>
                <w:b/>
                <w:u w:val="single"/>
              </w:rPr>
              <w:t>3 PICTURES</w:t>
            </w:r>
            <w:r>
              <w:rPr>
                <w:b/>
              </w:rPr>
              <w:t xml:space="preserve">: You </w:t>
            </w:r>
            <w:r w:rsidRPr="00556EBD">
              <w:t xml:space="preserve">need to </w:t>
            </w:r>
            <w:r>
              <w:t>illustrate</w:t>
            </w:r>
            <w:r w:rsidRPr="00556EBD">
              <w:t xml:space="preserve"> each </w:t>
            </w:r>
            <w:r>
              <w:t xml:space="preserve">of the 3 </w:t>
            </w:r>
            <w:r w:rsidRPr="00556EBD">
              <w:t>example</w:t>
            </w:r>
            <w:r>
              <w:t xml:space="preserve">s </w:t>
            </w:r>
            <w:r w:rsidRPr="00556EBD">
              <w:t>you listed</w:t>
            </w:r>
            <w:r>
              <w:t xml:space="preserve">. </w:t>
            </w:r>
            <w:r w:rsidRPr="00556EBD">
              <w:t xml:space="preserve"> This may be </w:t>
            </w:r>
            <w:r w:rsidRPr="00136F00">
              <w:rPr>
                <w:u w:val="single"/>
              </w:rPr>
              <w:t>drawn by hand</w:t>
            </w:r>
            <w:r w:rsidRPr="00136F00">
              <w:rPr>
                <w:b/>
              </w:rPr>
              <w:t xml:space="preserve"> OR</w:t>
            </w:r>
            <w:r w:rsidRPr="00556EBD">
              <w:t xml:space="preserve"> </w:t>
            </w:r>
            <w:r>
              <w:t xml:space="preserve">            </w:t>
            </w:r>
            <w:r w:rsidRPr="00136F00">
              <w:rPr>
                <w:b/>
                <w:u w:val="single"/>
              </w:rPr>
              <w:t>cut/pasted</w:t>
            </w:r>
            <w:r w:rsidRPr="00556EBD">
              <w:t xml:space="preserve"> out of a magazine, news paper,</w:t>
            </w:r>
            <w:r>
              <w:t xml:space="preserve"> sales ads, or off the internet, etc.   </w:t>
            </w:r>
          </w:p>
          <w:p w:rsidR="001B0B28" w:rsidRPr="007668D0" w:rsidRDefault="001B0B28" w:rsidP="00142C77">
            <w:pPr>
              <w:spacing w:after="0" w:line="240" w:lineRule="auto"/>
              <w:ind w:left="360" w:hanging="360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8"/>
                <w:szCs w:val="28"/>
                <w:u w:val="single"/>
              </w:rPr>
              <w:t xml:space="preserve">CONCEPT MAP: </w:t>
            </w:r>
            <w:r w:rsidRPr="007668D0">
              <w:rPr>
                <w:b/>
                <w:sz w:val="20"/>
                <w:szCs w:val="20"/>
                <w:u w:val="single"/>
              </w:rPr>
              <w:t xml:space="preserve">(include the one you drew in class from Wikispaces) Unit 2: COS2 </w:t>
            </w:r>
          </w:p>
          <w:p w:rsidR="001B0B28" w:rsidRPr="00D16B11" w:rsidRDefault="001B0B28" w:rsidP="00142C77">
            <w:pPr>
              <w:spacing w:after="0" w:line="240" w:lineRule="auto"/>
              <w:ind w:left="360"/>
              <w:rPr>
                <w:sz w:val="28"/>
                <w:szCs w:val="28"/>
              </w:rPr>
            </w:pPr>
          </w:p>
        </w:tc>
      </w:tr>
      <w:tr w:rsidR="001B0B28" w:rsidRPr="00D16B11" w:rsidTr="00142C77">
        <w:tc>
          <w:tcPr>
            <w:tcW w:w="7470" w:type="dxa"/>
          </w:tcPr>
          <w:p w:rsidR="001B0B28" w:rsidRPr="00D860D2" w:rsidRDefault="001B0B28" w:rsidP="00142C7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 w:rsidRPr="00D860D2">
              <w:rPr>
                <w:sz w:val="36"/>
                <w:szCs w:val="36"/>
              </w:rPr>
              <w:t>Requirements</w:t>
            </w:r>
          </w:p>
        </w:tc>
        <w:tc>
          <w:tcPr>
            <w:tcW w:w="1620" w:type="dxa"/>
          </w:tcPr>
          <w:p w:rsidR="001B0B28" w:rsidRPr="00D16B11" w:rsidRDefault="001B0B28" w:rsidP="00142C77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D16B11">
              <w:rPr>
                <w:sz w:val="28"/>
                <w:szCs w:val="28"/>
              </w:rPr>
              <w:t>Total Points</w:t>
            </w:r>
          </w:p>
        </w:tc>
        <w:tc>
          <w:tcPr>
            <w:tcW w:w="1252" w:type="dxa"/>
          </w:tcPr>
          <w:p w:rsidR="001B0B28" w:rsidRPr="00D16B11" w:rsidRDefault="001B0B28" w:rsidP="00142C77">
            <w:pPr>
              <w:spacing w:after="0" w:line="240" w:lineRule="auto"/>
              <w:rPr>
                <w:sz w:val="28"/>
                <w:szCs w:val="28"/>
              </w:rPr>
            </w:pPr>
            <w:r w:rsidRPr="00D16B11">
              <w:rPr>
                <w:sz w:val="28"/>
                <w:szCs w:val="28"/>
              </w:rPr>
              <w:t>Points received</w:t>
            </w:r>
          </w:p>
        </w:tc>
      </w:tr>
      <w:tr w:rsidR="001B0B28" w:rsidRPr="00D16B11" w:rsidTr="00142C77">
        <w:tc>
          <w:tcPr>
            <w:tcW w:w="7470" w:type="dxa"/>
          </w:tcPr>
          <w:p w:rsidR="001B0B28" w:rsidRDefault="001B0B28" w:rsidP="00142C77">
            <w:pPr>
              <w:pStyle w:val="ListParagraph"/>
              <w:spacing w:after="0" w:line="240" w:lineRule="auto"/>
              <w:ind w:left="360"/>
              <w:rPr>
                <w:sz w:val="28"/>
                <w:szCs w:val="28"/>
              </w:rPr>
            </w:pPr>
            <w:r w:rsidRPr="00F77EB0">
              <w:rPr>
                <w:b/>
                <w:sz w:val="28"/>
                <w:szCs w:val="28"/>
              </w:rPr>
              <w:t>Carbohydrates</w:t>
            </w:r>
            <w:r>
              <w:rPr>
                <w:sz w:val="28"/>
                <w:szCs w:val="28"/>
              </w:rPr>
              <w:t>-</w:t>
            </w:r>
            <w:r w:rsidRPr="00D16B11">
              <w:rPr>
                <w:sz w:val="28"/>
                <w:szCs w:val="28"/>
              </w:rPr>
              <w:t xml:space="preserve"> </w:t>
            </w:r>
            <w:r w:rsidRPr="00F77EB0">
              <w:rPr>
                <w:b/>
                <w:sz w:val="28"/>
                <w:szCs w:val="28"/>
              </w:rPr>
              <w:t>List 5 Facts</w:t>
            </w:r>
            <w:r>
              <w:rPr>
                <w:sz w:val="28"/>
                <w:szCs w:val="28"/>
              </w:rPr>
              <w:t xml:space="preserve"> </w:t>
            </w:r>
          </w:p>
          <w:p w:rsidR="001B0B28" w:rsidRPr="00151346" w:rsidRDefault="001B0B28" w:rsidP="00142C7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FIRST FACT: L</w:t>
            </w:r>
            <w:r w:rsidRPr="00151346">
              <w:rPr>
                <w:sz w:val="24"/>
                <w:szCs w:val="24"/>
              </w:rPr>
              <w:t>ist the monomer of each group</w:t>
            </w:r>
            <w:r>
              <w:rPr>
                <w:sz w:val="24"/>
                <w:szCs w:val="24"/>
              </w:rPr>
              <w:t xml:space="preserve"> for example:</w:t>
            </w:r>
          </w:p>
          <w:p w:rsidR="001B0B28" w:rsidRPr="00151346" w:rsidRDefault="001B0B28" w:rsidP="00142C77">
            <w:pPr>
              <w:pStyle w:val="ListParagraph"/>
              <w:spacing w:after="0" w:line="240" w:lineRule="auto"/>
              <w:ind w:left="360"/>
              <w:rPr>
                <w:b/>
                <w:sz w:val="24"/>
                <w:szCs w:val="24"/>
                <w:u w:val="single"/>
              </w:rPr>
            </w:pPr>
            <w:r w:rsidRPr="00151346">
              <w:rPr>
                <w:b/>
                <w:sz w:val="24"/>
                <w:szCs w:val="24"/>
                <w:u w:val="single"/>
              </w:rPr>
              <w:t>Monomer /building block</w:t>
            </w:r>
            <w:r w:rsidRPr="00151346">
              <w:rPr>
                <w:b/>
                <w:sz w:val="24"/>
                <w:szCs w:val="24"/>
              </w:rPr>
              <w:t>= monosaccharide (Example:  glucose)</w:t>
            </w:r>
          </w:p>
          <w:p w:rsidR="001B0B28" w:rsidRPr="00D16B11" w:rsidRDefault="001B0B28" w:rsidP="00142C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List 4 other facts of your choice</w:t>
            </w:r>
          </w:p>
        </w:tc>
        <w:tc>
          <w:tcPr>
            <w:tcW w:w="1620" w:type="dxa"/>
          </w:tcPr>
          <w:p w:rsidR="001B0B28" w:rsidRPr="00D860D2" w:rsidRDefault="001B0B28" w:rsidP="00142C77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860D2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252" w:type="dxa"/>
          </w:tcPr>
          <w:p w:rsidR="001B0B28" w:rsidRPr="00D16B11" w:rsidRDefault="001B0B28" w:rsidP="00142C7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1B0B28" w:rsidRPr="00D16B11" w:rsidTr="00142C77">
        <w:tc>
          <w:tcPr>
            <w:tcW w:w="7470" w:type="dxa"/>
          </w:tcPr>
          <w:p w:rsidR="001B0B28" w:rsidRPr="00D16B11" w:rsidRDefault="001B0B28" w:rsidP="00142C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8"/>
                <w:szCs w:val="28"/>
              </w:rPr>
            </w:pPr>
            <w:r w:rsidRPr="00F77EB0">
              <w:rPr>
                <w:b/>
                <w:sz w:val="28"/>
                <w:szCs w:val="28"/>
              </w:rPr>
              <w:t>Carbohydrates-</w:t>
            </w:r>
            <w:r w:rsidRPr="00D860D2">
              <w:rPr>
                <w:b/>
                <w:sz w:val="24"/>
                <w:szCs w:val="24"/>
              </w:rPr>
              <w:t xml:space="preserve"> List 3 examples with a picture</w:t>
            </w:r>
            <w:r>
              <w:rPr>
                <w:b/>
                <w:sz w:val="24"/>
                <w:szCs w:val="24"/>
              </w:rPr>
              <w:t xml:space="preserve"> of each (3pts ea)</w:t>
            </w:r>
            <w:r w:rsidRPr="00D860D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20" w:type="dxa"/>
          </w:tcPr>
          <w:p w:rsidR="001B0B28" w:rsidRPr="00D860D2" w:rsidRDefault="001B0B28" w:rsidP="00142C77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252" w:type="dxa"/>
          </w:tcPr>
          <w:p w:rsidR="001B0B28" w:rsidRPr="00D16B11" w:rsidRDefault="001B0B28" w:rsidP="00142C7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1B0B28" w:rsidRPr="00D16B11" w:rsidTr="00142C77">
        <w:tc>
          <w:tcPr>
            <w:tcW w:w="7470" w:type="dxa"/>
          </w:tcPr>
          <w:p w:rsidR="001B0B28" w:rsidRPr="00D16B11" w:rsidRDefault="001B0B28" w:rsidP="00142C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8"/>
                <w:szCs w:val="28"/>
              </w:rPr>
            </w:pPr>
            <w:r w:rsidRPr="00D16B11">
              <w:rPr>
                <w:sz w:val="28"/>
                <w:szCs w:val="28"/>
              </w:rPr>
              <w:t>Lipids-</w:t>
            </w:r>
            <w:r w:rsidRPr="00034B6B">
              <w:rPr>
                <w:b/>
                <w:sz w:val="28"/>
                <w:szCs w:val="28"/>
              </w:rPr>
              <w:t>List 5 Facts</w:t>
            </w:r>
          </w:p>
        </w:tc>
        <w:tc>
          <w:tcPr>
            <w:tcW w:w="1620" w:type="dxa"/>
          </w:tcPr>
          <w:p w:rsidR="001B0B28" w:rsidRPr="00D860D2" w:rsidRDefault="001B0B28" w:rsidP="00142C77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860D2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252" w:type="dxa"/>
          </w:tcPr>
          <w:p w:rsidR="001B0B28" w:rsidRPr="00D16B11" w:rsidRDefault="001B0B28" w:rsidP="00142C7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1B0B28" w:rsidRPr="00D16B11" w:rsidTr="00142C77">
        <w:tc>
          <w:tcPr>
            <w:tcW w:w="7470" w:type="dxa"/>
          </w:tcPr>
          <w:p w:rsidR="001B0B28" w:rsidRPr="00D16B11" w:rsidRDefault="001B0B28" w:rsidP="00142C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8"/>
                <w:szCs w:val="28"/>
              </w:rPr>
            </w:pPr>
            <w:r w:rsidRPr="00D16B11">
              <w:rPr>
                <w:sz w:val="28"/>
                <w:szCs w:val="28"/>
              </w:rPr>
              <w:t>Lipids-</w:t>
            </w:r>
            <w:r>
              <w:rPr>
                <w:b/>
                <w:sz w:val="28"/>
                <w:szCs w:val="28"/>
              </w:rPr>
              <w:t>3 examples with</w:t>
            </w:r>
            <w:r w:rsidRPr="00034B6B">
              <w:rPr>
                <w:b/>
                <w:sz w:val="28"/>
                <w:szCs w:val="28"/>
              </w:rPr>
              <w:t xml:space="preserve"> pictures</w:t>
            </w:r>
            <w:r w:rsidRPr="00D16B11">
              <w:rPr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</w:tcPr>
          <w:p w:rsidR="001B0B28" w:rsidRPr="00D860D2" w:rsidRDefault="001B0B28" w:rsidP="00142C77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860D2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252" w:type="dxa"/>
          </w:tcPr>
          <w:p w:rsidR="001B0B28" w:rsidRPr="00D16B11" w:rsidRDefault="001B0B28" w:rsidP="00142C7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1B0B28" w:rsidRPr="00D16B11" w:rsidTr="00142C77">
        <w:tc>
          <w:tcPr>
            <w:tcW w:w="7470" w:type="dxa"/>
          </w:tcPr>
          <w:p w:rsidR="001B0B28" w:rsidRPr="00D16B11" w:rsidRDefault="001B0B28" w:rsidP="00142C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8"/>
                <w:szCs w:val="28"/>
              </w:rPr>
            </w:pPr>
            <w:r w:rsidRPr="00D16B11">
              <w:rPr>
                <w:sz w:val="28"/>
                <w:szCs w:val="28"/>
              </w:rPr>
              <w:t>Proteins-</w:t>
            </w:r>
            <w:r w:rsidRPr="00034B6B">
              <w:rPr>
                <w:b/>
                <w:sz w:val="28"/>
                <w:szCs w:val="28"/>
              </w:rPr>
              <w:t xml:space="preserve"> List 5 Facts</w:t>
            </w:r>
          </w:p>
        </w:tc>
        <w:tc>
          <w:tcPr>
            <w:tcW w:w="1620" w:type="dxa"/>
          </w:tcPr>
          <w:p w:rsidR="001B0B28" w:rsidRPr="00D860D2" w:rsidRDefault="001B0B28" w:rsidP="00142C77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860D2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252" w:type="dxa"/>
          </w:tcPr>
          <w:p w:rsidR="001B0B28" w:rsidRPr="00D16B11" w:rsidRDefault="001B0B28" w:rsidP="00142C7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1B0B28" w:rsidRPr="00D16B11" w:rsidTr="00142C77">
        <w:tc>
          <w:tcPr>
            <w:tcW w:w="7470" w:type="dxa"/>
          </w:tcPr>
          <w:p w:rsidR="001B0B28" w:rsidRPr="00D16B11" w:rsidRDefault="001B0B28" w:rsidP="00142C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8"/>
                <w:szCs w:val="28"/>
              </w:rPr>
            </w:pPr>
            <w:r w:rsidRPr="00D16B11">
              <w:rPr>
                <w:sz w:val="28"/>
                <w:szCs w:val="28"/>
              </w:rPr>
              <w:t xml:space="preserve">Proteins- </w:t>
            </w:r>
            <w:r>
              <w:rPr>
                <w:b/>
                <w:sz w:val="28"/>
                <w:szCs w:val="28"/>
              </w:rPr>
              <w:t>3 examples with</w:t>
            </w:r>
            <w:r w:rsidRPr="00034B6B">
              <w:rPr>
                <w:b/>
                <w:sz w:val="28"/>
                <w:szCs w:val="28"/>
              </w:rPr>
              <w:t xml:space="preserve"> pictures</w:t>
            </w:r>
          </w:p>
        </w:tc>
        <w:tc>
          <w:tcPr>
            <w:tcW w:w="1620" w:type="dxa"/>
          </w:tcPr>
          <w:p w:rsidR="001B0B28" w:rsidRPr="00D860D2" w:rsidRDefault="001B0B28" w:rsidP="00142C77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860D2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252" w:type="dxa"/>
          </w:tcPr>
          <w:p w:rsidR="001B0B28" w:rsidRPr="00D16B11" w:rsidRDefault="001B0B28" w:rsidP="00142C7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1B0B28" w:rsidRPr="00D16B11" w:rsidTr="00142C77">
        <w:tc>
          <w:tcPr>
            <w:tcW w:w="7470" w:type="dxa"/>
          </w:tcPr>
          <w:p w:rsidR="001B0B28" w:rsidRPr="00D16B11" w:rsidRDefault="001B0B28" w:rsidP="00142C7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8"/>
                <w:szCs w:val="28"/>
              </w:rPr>
            </w:pPr>
            <w:r w:rsidRPr="00D16B11">
              <w:rPr>
                <w:sz w:val="28"/>
                <w:szCs w:val="28"/>
              </w:rPr>
              <w:t>Nucleic Acids-</w:t>
            </w:r>
            <w:r w:rsidRPr="00034B6B">
              <w:rPr>
                <w:b/>
                <w:sz w:val="28"/>
                <w:szCs w:val="28"/>
              </w:rPr>
              <w:t xml:space="preserve"> List 5 Facts</w:t>
            </w:r>
          </w:p>
        </w:tc>
        <w:tc>
          <w:tcPr>
            <w:tcW w:w="1620" w:type="dxa"/>
          </w:tcPr>
          <w:p w:rsidR="001B0B28" w:rsidRPr="00D860D2" w:rsidRDefault="001B0B28" w:rsidP="00142C77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860D2">
              <w:rPr>
                <w:b/>
                <w:sz w:val="28"/>
                <w:szCs w:val="28"/>
              </w:rPr>
              <w:t>20</w:t>
            </w:r>
          </w:p>
        </w:tc>
        <w:tc>
          <w:tcPr>
            <w:tcW w:w="1252" w:type="dxa"/>
          </w:tcPr>
          <w:p w:rsidR="001B0B28" w:rsidRPr="00D16B11" w:rsidRDefault="001B0B28" w:rsidP="00142C7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1B0B28" w:rsidRPr="00D16B11" w:rsidTr="00142C77">
        <w:tc>
          <w:tcPr>
            <w:tcW w:w="7470" w:type="dxa"/>
          </w:tcPr>
          <w:p w:rsidR="001B0B28" w:rsidRPr="00D16B11" w:rsidRDefault="001B0B28" w:rsidP="00142C77">
            <w:pPr>
              <w:spacing w:after="0" w:line="240" w:lineRule="auto"/>
              <w:rPr>
                <w:sz w:val="28"/>
                <w:szCs w:val="28"/>
              </w:rPr>
            </w:pPr>
            <w:r w:rsidRPr="00D16B11">
              <w:rPr>
                <w:sz w:val="28"/>
                <w:szCs w:val="28"/>
              </w:rPr>
              <w:t>Nucleic Acids-</w:t>
            </w:r>
            <w:r>
              <w:rPr>
                <w:b/>
                <w:sz w:val="28"/>
                <w:szCs w:val="28"/>
              </w:rPr>
              <w:t>3 examples with</w:t>
            </w:r>
            <w:r w:rsidRPr="00034B6B">
              <w:rPr>
                <w:b/>
                <w:sz w:val="28"/>
                <w:szCs w:val="28"/>
              </w:rPr>
              <w:t xml:space="preserve"> pictures</w:t>
            </w:r>
          </w:p>
        </w:tc>
        <w:tc>
          <w:tcPr>
            <w:tcW w:w="1620" w:type="dxa"/>
          </w:tcPr>
          <w:p w:rsidR="001B0B28" w:rsidRPr="00D860D2" w:rsidRDefault="001B0B28" w:rsidP="00142C77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860D2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252" w:type="dxa"/>
          </w:tcPr>
          <w:p w:rsidR="001B0B28" w:rsidRPr="00D16B11" w:rsidRDefault="001B0B28" w:rsidP="00142C7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1B0B28" w:rsidRPr="00D16B11" w:rsidTr="00142C77">
        <w:tc>
          <w:tcPr>
            <w:tcW w:w="7470" w:type="dxa"/>
          </w:tcPr>
          <w:p w:rsidR="001B0B28" w:rsidRPr="00D16B11" w:rsidRDefault="001B0B28" w:rsidP="00142C77">
            <w:pPr>
              <w:spacing w:after="0" w:line="240" w:lineRule="auto"/>
              <w:rPr>
                <w:sz w:val="28"/>
                <w:szCs w:val="28"/>
              </w:rPr>
            </w:pPr>
            <w:r w:rsidRPr="00D16B11">
              <w:rPr>
                <w:sz w:val="28"/>
                <w:szCs w:val="28"/>
              </w:rPr>
              <w:t>Concept Map</w:t>
            </w:r>
            <w:r>
              <w:rPr>
                <w:sz w:val="28"/>
                <w:szCs w:val="28"/>
              </w:rPr>
              <w:t xml:space="preserve"> (Example is on Wikispaces Unit 2)</w:t>
            </w:r>
          </w:p>
        </w:tc>
        <w:tc>
          <w:tcPr>
            <w:tcW w:w="1620" w:type="dxa"/>
          </w:tcPr>
          <w:p w:rsidR="001B0B28" w:rsidRPr="00D860D2" w:rsidRDefault="001B0B28" w:rsidP="00142C77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860D2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252" w:type="dxa"/>
          </w:tcPr>
          <w:p w:rsidR="001B0B28" w:rsidRPr="00D16B11" w:rsidRDefault="001B0B28" w:rsidP="00142C7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1B0B28" w:rsidRPr="00D16B11" w:rsidTr="00142C77">
        <w:tc>
          <w:tcPr>
            <w:tcW w:w="7470" w:type="dxa"/>
          </w:tcPr>
          <w:p w:rsidR="001B0B28" w:rsidRPr="00D16B11" w:rsidRDefault="001B0B28" w:rsidP="00142C77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OVERALL Effort/</w:t>
            </w:r>
            <w:r w:rsidRPr="00D16B11">
              <w:rPr>
                <w:sz w:val="28"/>
                <w:szCs w:val="28"/>
              </w:rPr>
              <w:t>Neatness/</w:t>
            </w:r>
            <w:r>
              <w:rPr>
                <w:sz w:val="28"/>
                <w:szCs w:val="28"/>
              </w:rPr>
              <w:t>Tabs/Proper Layout. etc)</w:t>
            </w:r>
          </w:p>
        </w:tc>
        <w:tc>
          <w:tcPr>
            <w:tcW w:w="1620" w:type="dxa"/>
          </w:tcPr>
          <w:p w:rsidR="001B0B28" w:rsidRPr="00D860D2" w:rsidRDefault="001B0B28" w:rsidP="00142C77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D860D2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252" w:type="dxa"/>
          </w:tcPr>
          <w:p w:rsidR="001B0B28" w:rsidRPr="00D16B11" w:rsidRDefault="001B0B28" w:rsidP="00142C77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1B0B28" w:rsidRPr="00D16B11" w:rsidTr="00142C77">
        <w:tc>
          <w:tcPr>
            <w:tcW w:w="7470" w:type="dxa"/>
          </w:tcPr>
          <w:p w:rsidR="001B0B28" w:rsidRPr="00D16B11" w:rsidRDefault="001B0B28" w:rsidP="00142C77">
            <w:pPr>
              <w:spacing w:after="0" w:line="240" w:lineRule="auto"/>
              <w:rPr>
                <w:b/>
                <w:sz w:val="32"/>
                <w:szCs w:val="32"/>
              </w:rPr>
            </w:pPr>
            <w:r w:rsidRPr="00D16B11">
              <w:rPr>
                <w:b/>
                <w:sz w:val="32"/>
                <w:szCs w:val="32"/>
              </w:rPr>
              <w:t>Total out of 150 points</w:t>
            </w:r>
          </w:p>
        </w:tc>
        <w:tc>
          <w:tcPr>
            <w:tcW w:w="1620" w:type="dxa"/>
          </w:tcPr>
          <w:p w:rsidR="001B0B28" w:rsidRPr="00D860D2" w:rsidRDefault="001B0B28" w:rsidP="00142C77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D860D2">
              <w:rPr>
                <w:b/>
                <w:sz w:val="32"/>
                <w:szCs w:val="32"/>
              </w:rPr>
              <w:t>150</w:t>
            </w:r>
          </w:p>
        </w:tc>
        <w:tc>
          <w:tcPr>
            <w:tcW w:w="1252" w:type="dxa"/>
          </w:tcPr>
          <w:p w:rsidR="001B0B28" w:rsidRPr="00D16B11" w:rsidRDefault="001B0B28" w:rsidP="00142C77">
            <w:pPr>
              <w:spacing w:after="0" w:line="240" w:lineRule="auto"/>
              <w:rPr>
                <w:b/>
                <w:sz w:val="32"/>
                <w:szCs w:val="32"/>
              </w:rPr>
            </w:pPr>
          </w:p>
        </w:tc>
      </w:tr>
    </w:tbl>
    <w:p w:rsidR="001B0B28" w:rsidRDefault="001B0B28" w:rsidP="007C36F0"/>
    <w:sectPr w:rsidR="001B0B28" w:rsidSect="007C36F0">
      <w:pgSz w:w="12240" w:h="15840"/>
      <w:pgMar w:top="540" w:right="360" w:bottom="5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B619F"/>
    <w:multiLevelType w:val="hybridMultilevel"/>
    <w:tmpl w:val="C76AE436"/>
    <w:lvl w:ilvl="0" w:tplc="3B3832A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6F04F26"/>
    <w:multiLevelType w:val="hybridMultilevel"/>
    <w:tmpl w:val="3328F034"/>
    <w:lvl w:ilvl="0" w:tplc="76E0DE1A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3C072B6"/>
    <w:multiLevelType w:val="hybridMultilevel"/>
    <w:tmpl w:val="0C4051C2"/>
    <w:lvl w:ilvl="0" w:tplc="CF7EA1F0">
      <w:start w:val="1"/>
      <w:numFmt w:val="bullet"/>
      <w:lvlText w:val=""/>
      <w:lvlJc w:val="left"/>
      <w:pPr>
        <w:tabs>
          <w:tab w:val="num" w:pos="648"/>
        </w:tabs>
        <w:ind w:left="64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40DE3A23"/>
    <w:multiLevelType w:val="hybridMultilevel"/>
    <w:tmpl w:val="A4FCD03C"/>
    <w:lvl w:ilvl="0" w:tplc="61B00A0A">
      <w:start w:val="1"/>
      <w:numFmt w:val="upperLetter"/>
      <w:lvlText w:val="%1."/>
      <w:lvlJc w:val="left"/>
      <w:pPr>
        <w:tabs>
          <w:tab w:val="num" w:pos="882"/>
        </w:tabs>
        <w:ind w:left="882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02"/>
        </w:tabs>
        <w:ind w:left="160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22"/>
        </w:tabs>
        <w:ind w:left="232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42"/>
        </w:tabs>
        <w:ind w:left="304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62"/>
        </w:tabs>
        <w:ind w:left="376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482"/>
        </w:tabs>
        <w:ind w:left="448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02"/>
        </w:tabs>
        <w:ind w:left="520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22"/>
        </w:tabs>
        <w:ind w:left="592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42"/>
        </w:tabs>
        <w:ind w:left="6642" w:hanging="180"/>
      </w:pPr>
      <w:rPr>
        <w:rFonts w:cs="Times New Roman"/>
      </w:rPr>
    </w:lvl>
  </w:abstractNum>
  <w:abstractNum w:abstractNumId="4">
    <w:nsid w:val="491A339A"/>
    <w:multiLevelType w:val="hybridMultilevel"/>
    <w:tmpl w:val="022A82D4"/>
    <w:lvl w:ilvl="0" w:tplc="7C426CD8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5">
    <w:nsid w:val="57FF0710"/>
    <w:multiLevelType w:val="hybridMultilevel"/>
    <w:tmpl w:val="95C65F46"/>
    <w:lvl w:ilvl="0" w:tplc="76E0DE1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CBB37BE"/>
    <w:multiLevelType w:val="hybridMultilevel"/>
    <w:tmpl w:val="041E57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DE55F43"/>
    <w:multiLevelType w:val="hybridMultilevel"/>
    <w:tmpl w:val="08CCF224"/>
    <w:lvl w:ilvl="0" w:tplc="A47EE1B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6F16B6A"/>
    <w:multiLevelType w:val="hybridMultilevel"/>
    <w:tmpl w:val="7C1C9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2F228D"/>
    <w:multiLevelType w:val="hybridMultilevel"/>
    <w:tmpl w:val="45AE7806"/>
    <w:lvl w:ilvl="0" w:tplc="3B3832A8">
      <w:start w:val="1"/>
      <w:numFmt w:val="upperRoman"/>
      <w:lvlText w:val="%1."/>
      <w:lvlJc w:val="left"/>
      <w:pPr>
        <w:tabs>
          <w:tab w:val="num" w:pos="1568"/>
        </w:tabs>
        <w:ind w:left="1568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8"/>
        </w:tabs>
        <w:ind w:left="192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648"/>
        </w:tabs>
        <w:ind w:left="264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68"/>
        </w:tabs>
        <w:ind w:left="336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88"/>
        </w:tabs>
        <w:ind w:left="408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08"/>
        </w:tabs>
        <w:ind w:left="480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28"/>
        </w:tabs>
        <w:ind w:left="552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248"/>
        </w:tabs>
        <w:ind w:left="624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68"/>
        </w:tabs>
        <w:ind w:left="6968" w:hanging="180"/>
      </w:pPr>
      <w:rPr>
        <w:rFonts w:cs="Times New Roman"/>
      </w:rPr>
    </w:lvl>
  </w:abstractNum>
  <w:abstractNum w:abstractNumId="10">
    <w:nsid w:val="7B792A7C"/>
    <w:multiLevelType w:val="hybridMultilevel"/>
    <w:tmpl w:val="06BE2B22"/>
    <w:lvl w:ilvl="0" w:tplc="CF7EA1F0">
      <w:start w:val="1"/>
      <w:numFmt w:val="bullet"/>
      <w:lvlText w:val=""/>
      <w:lvlJc w:val="left"/>
      <w:pPr>
        <w:tabs>
          <w:tab w:val="num" w:pos="648"/>
        </w:tabs>
        <w:ind w:left="648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2"/>
  </w:num>
  <w:num w:numId="4">
    <w:abstractNumId w:val="6"/>
  </w:num>
  <w:num w:numId="5">
    <w:abstractNumId w:val="0"/>
  </w:num>
  <w:num w:numId="6">
    <w:abstractNumId w:val="7"/>
  </w:num>
  <w:num w:numId="7">
    <w:abstractNumId w:val="9"/>
  </w:num>
  <w:num w:numId="8">
    <w:abstractNumId w:val="1"/>
  </w:num>
  <w:num w:numId="9">
    <w:abstractNumId w:val="4"/>
  </w:num>
  <w:num w:numId="10">
    <w:abstractNumId w:val="5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57F55"/>
    <w:rsid w:val="00034B6B"/>
    <w:rsid w:val="00136F00"/>
    <w:rsid w:val="00142C77"/>
    <w:rsid w:val="00151346"/>
    <w:rsid w:val="001B0B28"/>
    <w:rsid w:val="001F7DD0"/>
    <w:rsid w:val="00370095"/>
    <w:rsid w:val="003E0EDF"/>
    <w:rsid w:val="00423C56"/>
    <w:rsid w:val="00454C97"/>
    <w:rsid w:val="00513B7D"/>
    <w:rsid w:val="00556EBD"/>
    <w:rsid w:val="005F1413"/>
    <w:rsid w:val="00693ED6"/>
    <w:rsid w:val="006D02B1"/>
    <w:rsid w:val="006D678D"/>
    <w:rsid w:val="007668D0"/>
    <w:rsid w:val="007C36F0"/>
    <w:rsid w:val="00820444"/>
    <w:rsid w:val="008A7B13"/>
    <w:rsid w:val="009A594F"/>
    <w:rsid w:val="009C456E"/>
    <w:rsid w:val="00A2774A"/>
    <w:rsid w:val="00A57F55"/>
    <w:rsid w:val="00A9267E"/>
    <w:rsid w:val="00C52DFB"/>
    <w:rsid w:val="00D16B11"/>
    <w:rsid w:val="00D860D2"/>
    <w:rsid w:val="00DA5745"/>
    <w:rsid w:val="00DB40D9"/>
    <w:rsid w:val="00DF6EA3"/>
    <w:rsid w:val="00F2517B"/>
    <w:rsid w:val="00F62BD4"/>
    <w:rsid w:val="00F77EB0"/>
    <w:rsid w:val="00FC75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74A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57F5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D02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2</Pages>
  <Words>687</Words>
  <Characters>3922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#_____Student: _____________________________________Block:_________</dc:title>
  <dc:subject/>
  <dc:creator>user</dc:creator>
  <cp:keywords/>
  <dc:description/>
  <cp:lastModifiedBy>Madison County Schools</cp:lastModifiedBy>
  <cp:revision>3</cp:revision>
  <cp:lastPrinted>2013-01-15T14:55:00Z</cp:lastPrinted>
  <dcterms:created xsi:type="dcterms:W3CDTF">2012-09-07T20:25:00Z</dcterms:created>
  <dcterms:modified xsi:type="dcterms:W3CDTF">2013-01-15T14:58:00Z</dcterms:modified>
</cp:coreProperties>
</file>